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51E83" w14:textId="77777777" w:rsidR="00C649BA" w:rsidRDefault="00C649BA" w:rsidP="00C649B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Roger MILNER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fl.1420)</w:t>
      </w:r>
    </w:p>
    <w:p w14:paraId="1B10464F" w14:textId="77777777" w:rsidR="00C649BA" w:rsidRDefault="00C649BA" w:rsidP="00C649B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of Durham. </w:t>
      </w:r>
    </w:p>
    <w:p w14:paraId="5A661073" w14:textId="77777777" w:rsidR="00C649BA" w:rsidRDefault="00C649BA" w:rsidP="00C649B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891FE1F" w14:textId="77777777" w:rsidR="00C649BA" w:rsidRDefault="00C649BA" w:rsidP="00C649B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3CEA5C8" w14:textId="77777777" w:rsidR="00C649BA" w:rsidRDefault="00C649BA" w:rsidP="00C649B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1420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allowed £10s 6d from his fees of £12 while repairs were carried out</w:t>
      </w:r>
    </w:p>
    <w:p w14:paraId="19BABE2E" w14:textId="77777777" w:rsidR="00C649BA" w:rsidRDefault="00C649BA" w:rsidP="00C649B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Scaltock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Mill.</w:t>
      </w:r>
    </w:p>
    <w:p w14:paraId="2C1E99FE" w14:textId="77777777" w:rsidR="00C649BA" w:rsidRDefault="00C649BA" w:rsidP="00C649BA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p.53)</w:t>
      </w:r>
    </w:p>
    <w:p w14:paraId="2D06705A" w14:textId="77777777" w:rsidR="00C649BA" w:rsidRDefault="00C649BA" w:rsidP="00C649B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B1106AF" w14:textId="77777777" w:rsidR="00C649BA" w:rsidRDefault="00C649BA" w:rsidP="00C649B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73A4730" w14:textId="77777777" w:rsidR="00C649BA" w:rsidRDefault="00C649BA" w:rsidP="00C649B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August 2022</w:t>
      </w:r>
    </w:p>
    <w:p w14:paraId="2FBED7F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282D2" w14:textId="77777777" w:rsidR="00C649BA" w:rsidRDefault="00C649BA" w:rsidP="009139A6">
      <w:r>
        <w:separator/>
      </w:r>
    </w:p>
  </w:endnote>
  <w:endnote w:type="continuationSeparator" w:id="0">
    <w:p w14:paraId="62A82EC6" w14:textId="77777777" w:rsidR="00C649BA" w:rsidRDefault="00C649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430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A447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708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F6D0E" w14:textId="77777777" w:rsidR="00C649BA" w:rsidRDefault="00C649BA" w:rsidP="009139A6">
      <w:r>
        <w:separator/>
      </w:r>
    </w:p>
  </w:footnote>
  <w:footnote w:type="continuationSeparator" w:id="0">
    <w:p w14:paraId="520A5117" w14:textId="77777777" w:rsidR="00C649BA" w:rsidRDefault="00C649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02C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FB6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309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9B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649BA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9BEB4"/>
  <w15:chartTrackingRefBased/>
  <w15:docId w15:val="{3685E3E1-EF0E-4681-B753-BDBFF9BE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2022-08-10T19:48:00Z</dcterms:created>
  <dcterms:modified xsi:type="dcterms:W3CDTF">2022-08-10T19:48:00Z</dcterms:modified>
</cp:coreProperties>
</file>